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34" w:rsidRDefault="00722E34" w:rsidP="00D60E5F">
      <w:pPr>
        <w:ind w:left="7371" w:right="-567"/>
        <w:jc w:val="both"/>
      </w:pPr>
      <w:r>
        <w:rPr>
          <w:lang w:val="en-US"/>
        </w:rPr>
        <w:t xml:space="preserve">                                                                                 </w:t>
      </w:r>
      <w:r>
        <w:t>Приложение 6 к решению</w:t>
      </w:r>
    </w:p>
    <w:p w:rsidR="00722E34" w:rsidRDefault="00722E34" w:rsidP="00D60E5F">
      <w:pPr>
        <w:ind w:left="7371" w:right="-567"/>
        <w:jc w:val="both"/>
      </w:pPr>
      <w:r>
        <w:t xml:space="preserve">                                                                                  районного Собрания Озинского </w:t>
      </w:r>
    </w:p>
    <w:p w:rsidR="00722E34" w:rsidRDefault="00722E34" w:rsidP="00D60E5F">
      <w:pPr>
        <w:ind w:left="7371" w:right="-567"/>
        <w:jc w:val="both"/>
      </w:pPr>
      <w:r>
        <w:t xml:space="preserve">                                                                                  муниципального района</w:t>
      </w:r>
    </w:p>
    <w:p w:rsidR="00722E34" w:rsidRDefault="00722E34" w:rsidP="00D60E5F">
      <w:pPr>
        <w:ind w:left="7371" w:right="-567"/>
        <w:jc w:val="both"/>
      </w:pPr>
      <w:r>
        <w:t xml:space="preserve">                                                                                  Саратовской области</w:t>
      </w:r>
    </w:p>
    <w:p w:rsidR="00722E34" w:rsidRDefault="00722E34" w:rsidP="00D60E5F">
      <w:pPr>
        <w:ind w:left="7371" w:right="-28"/>
        <w:jc w:val="both"/>
      </w:pPr>
      <w:r>
        <w:t xml:space="preserve">                                                                                  от 17 декабря  2018 года № 169</w:t>
      </w:r>
    </w:p>
    <w:p w:rsidR="00722E34" w:rsidRDefault="00722E34" w:rsidP="00D60E5F">
      <w:pPr>
        <w:ind w:left="7371" w:right="-28"/>
        <w:jc w:val="both"/>
      </w:pPr>
      <w:r>
        <w:t xml:space="preserve">                                                                                  (с изменениями и дополнениями от </w:t>
      </w:r>
    </w:p>
    <w:p w:rsidR="00722E34" w:rsidRDefault="00722E34" w:rsidP="00D60E5F">
      <w:pPr>
        <w:ind w:left="7371" w:right="-28"/>
        <w:jc w:val="both"/>
      </w:pPr>
      <w:r>
        <w:t xml:space="preserve">                                                                                  12 февраля 2019 года №180,</w:t>
      </w:r>
    </w:p>
    <w:p w:rsidR="00722E34" w:rsidRDefault="00722E34" w:rsidP="00D60E5F">
      <w:pPr>
        <w:ind w:left="7371" w:right="-28"/>
        <w:jc w:val="both"/>
      </w:pPr>
      <w:r>
        <w:t xml:space="preserve">                                                                                  от 29 марта 2019 года №184,</w:t>
      </w:r>
    </w:p>
    <w:p w:rsidR="00722E34" w:rsidRPr="00D60E5F" w:rsidRDefault="00722E34" w:rsidP="00D60E5F">
      <w:pPr>
        <w:ind w:left="7371" w:right="-28"/>
        <w:jc w:val="both"/>
      </w:pPr>
      <w:r>
        <w:t xml:space="preserve">                                                                                  от 03 июля 2019 года № 193</w:t>
      </w:r>
      <w:r w:rsidRPr="00D60E5F">
        <w:t xml:space="preserve"> </w:t>
      </w:r>
    </w:p>
    <w:p w:rsidR="00722E34" w:rsidRDefault="00722E34" w:rsidP="00D60E5F">
      <w:pPr>
        <w:ind w:left="7371" w:right="-28"/>
        <w:jc w:val="both"/>
        <w:rPr>
          <w:lang w:val="en-US"/>
        </w:rPr>
      </w:pPr>
      <w:r w:rsidRPr="00D60E5F">
        <w:t xml:space="preserve">                                                                                   1</w:t>
      </w:r>
      <w:r>
        <w:t>6 августа 2019 года №196</w:t>
      </w:r>
    </w:p>
    <w:p w:rsidR="00722E34" w:rsidRPr="0095096B" w:rsidRDefault="00722E34" w:rsidP="00D60E5F">
      <w:pPr>
        <w:ind w:left="7371" w:right="-28"/>
        <w:jc w:val="both"/>
        <w:rPr>
          <w:color w:val="000000"/>
        </w:rPr>
      </w:pPr>
      <w:r>
        <w:rPr>
          <w:lang w:val="en-US"/>
        </w:rPr>
        <w:t xml:space="preserve">                                                                                    09 </w:t>
      </w:r>
      <w:r>
        <w:t>октября 2019 года №207)</w:t>
      </w:r>
    </w:p>
    <w:p w:rsidR="00722E34" w:rsidRDefault="00722E34" w:rsidP="004B7E93">
      <w:pPr>
        <w:jc w:val="center"/>
        <w:rPr>
          <w:b/>
        </w:rPr>
      </w:pPr>
      <w:bookmarkStart w:id="0" w:name="_GoBack"/>
      <w:bookmarkEnd w:id="0"/>
    </w:p>
    <w:p w:rsidR="00722E34" w:rsidRPr="0095096B" w:rsidRDefault="00722E3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722E34" w:rsidRPr="0095096B" w:rsidRDefault="00722E34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722E34" w:rsidRPr="0095096B" w:rsidRDefault="00722E3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722E34" w:rsidRPr="00A82664" w:rsidTr="004B7E93">
        <w:trPr>
          <w:trHeight w:val="838"/>
        </w:trPr>
        <w:tc>
          <w:tcPr>
            <w:tcW w:w="4962" w:type="dxa"/>
            <w:gridSpan w:val="2"/>
          </w:tcPr>
          <w:p w:rsidR="00722E34" w:rsidRPr="00A82664" w:rsidRDefault="00722E34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722E34" w:rsidRPr="00A82664" w:rsidRDefault="00722E3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722E34" w:rsidRPr="00A82664" w:rsidRDefault="00722E34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722E34" w:rsidRPr="00A82664" w:rsidRDefault="00722E34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722E34" w:rsidRPr="00A82664" w:rsidRDefault="00722E34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722E34" w:rsidRPr="00A82664" w:rsidRDefault="00722E34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722E34" w:rsidRPr="00A82664" w:rsidRDefault="00722E34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722E34" w:rsidRPr="00A82664" w:rsidRDefault="00722E34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722E34" w:rsidRPr="00A82664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722E34" w:rsidRPr="00A82664" w:rsidRDefault="00722E3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722E34" w:rsidRPr="00A82664" w:rsidRDefault="00722E3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>
              <w:rPr>
                <w:b/>
              </w:rPr>
              <w:t>53570,2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4032,0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4032,0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05 0 00 00000</w:t>
            </w:r>
          </w:p>
          <w:p w:rsidR="00722E34" w:rsidRPr="00A82664" w:rsidRDefault="00722E3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D35B9">
            <w:pPr>
              <w:jc w:val="center"/>
            </w:pPr>
            <w:r w:rsidRPr="00A82664">
              <w:t>05 0 01 00000</w:t>
            </w:r>
          </w:p>
          <w:p w:rsidR="00722E34" w:rsidRPr="00A82664" w:rsidRDefault="00722E3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  <w:r>
              <w:t>3924,4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>
              <w:t>3924,4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>
              <w:t>3924,4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>
              <w:t>3924,4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>
              <w:t>3924,4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>
              <w:t>3924,4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2BDC">
            <w:pPr>
              <w:jc w:val="center"/>
            </w:pPr>
            <w:r>
              <w:t>49532,9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38007,4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26496,2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>
              <w:t>19788,1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>
              <w:t>19743,1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>
              <w:t>19743,1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>
              <w:t>19743,1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>
              <w:t>19743,1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E371B">
            <w:pPr>
              <w:jc w:val="center"/>
            </w:pPr>
            <w:r w:rsidRPr="00A82664">
              <w:t>12188,4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12188,4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E371B">
            <w:pPr>
              <w:jc w:val="center"/>
            </w:pPr>
            <w:r w:rsidRPr="00A82664">
              <w:t>11579,0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11579,0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11579,0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E371B">
            <w:pPr>
              <w:jc w:val="center"/>
            </w:pPr>
            <w:r w:rsidRPr="00A82664">
              <w:t>609,4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609,4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25A37">
            <w:pPr>
              <w:jc w:val="center"/>
            </w:pPr>
            <w:r w:rsidRPr="00A82664">
              <w:t>609,4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11525,5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>05 0 00 00000</w:t>
            </w:r>
          </w:p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2059,1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>05 0 01 00000</w:t>
            </w:r>
          </w:p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2059,1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>05 0 01 72300</w:t>
            </w:r>
          </w:p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1853,2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>05 0 01 72300</w:t>
            </w:r>
          </w:p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1853,2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>05 0 01 72300</w:t>
            </w:r>
          </w:p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1853,2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7940F0" w:rsidRDefault="00722E34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7940F0" w:rsidRDefault="00722E34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7940F0" w:rsidRDefault="00722E34" w:rsidP="00534450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7940F0" w:rsidRDefault="00722E34" w:rsidP="00534450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7195,0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7195,0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7166,1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E0F61">
            <w:pPr>
              <w:jc w:val="center"/>
            </w:pPr>
            <w:r>
              <w:t>7166,1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>
              <w:rPr>
                <w:b/>
              </w:rPr>
              <w:t>10319,0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5457,4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>
              <w:t>5457,4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583,0</w:t>
            </w:r>
          </w:p>
        </w:tc>
      </w:tr>
      <w:tr w:rsidR="00722E34" w:rsidRPr="00A82664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583,0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583,0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4876,8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>
              <w:t>4876,8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>
              <w:t>4876,8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1352,1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jc w:val="center"/>
            </w:pPr>
            <w:r>
              <w:t>1352,1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2,3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2,3</w:t>
            </w: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E0F61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E0F61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E0F61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3582,2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3362,4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03F95">
            <w:pPr>
              <w:jc w:val="center"/>
            </w:pPr>
            <w:r w:rsidRPr="00A82664">
              <w:t>3362,4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23D3A">
            <w:pPr>
              <w:jc w:val="center"/>
            </w:pPr>
            <w:r w:rsidRPr="00A82664">
              <w:t>2500,0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862,4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  <w:r w:rsidRPr="00A82664">
              <w:t>862,4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5E4451" w:rsidRDefault="00722E34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17F2B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>
              <w:rPr>
                <w:b/>
              </w:rPr>
              <w:t>114871,4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32375,3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1367,1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1367,1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13214,7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14312,0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1611,7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1589,4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226,7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211,6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211,6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238,8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207,7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207,7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31,1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226,8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211,6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211,6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235,5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218,5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218,5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17,0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17,0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217,3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217,3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11,3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22,3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22,3</w:t>
            </w:r>
          </w:p>
        </w:tc>
      </w:tr>
      <w:tr w:rsidR="00722E34" w:rsidRPr="00A82664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11699,7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12700,3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11699,7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12700,3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11615,5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12600,3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11471,6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12482,3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E0F61">
            <w:pPr>
              <w:jc w:val="center"/>
            </w:pPr>
            <w:r>
              <w:t>11471,6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12482,3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143,9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118,0</w:t>
            </w:r>
          </w:p>
        </w:tc>
      </w:tr>
      <w:tr w:rsidR="00722E34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143,9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118,0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20E40">
            <w:pPr>
              <w:jc w:val="center"/>
            </w:pPr>
            <w:r w:rsidRPr="00A82664">
              <w:t>100,0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7C18B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85500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7C18BD" w:rsidRDefault="00722E34" w:rsidP="004B7E93">
            <w:r w:rsidRPr="007C18BD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73A85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73A85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73A85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35AF0">
            <w:pPr>
              <w:jc w:val="center"/>
            </w:pPr>
            <w:r w:rsidRPr="00A82664">
              <w:t>40,0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444E1">
            <w:pPr>
              <w:jc w:val="center"/>
            </w:pPr>
            <w:r>
              <w:t>17750,7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E4B07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110</w:t>
            </w:r>
          </w:p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2B3FE3" w:rsidRDefault="00722E34" w:rsidP="00600594">
            <w:r w:rsidRPr="002B3FE3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2B3FE3" w:rsidRDefault="00722E34" w:rsidP="00600594">
            <w:r w:rsidRPr="002B3FE3">
              <w:t>Основное мероприятие "Оснащение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мебелью и мягким инвентарем"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B3FE3">
            <w:pPr>
              <w:jc w:val="center"/>
            </w:pPr>
            <w:r w:rsidRPr="00263FDC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B3FE3">
            <w:pPr>
              <w:jc w:val="center"/>
            </w:pPr>
            <w:r w:rsidRPr="00263FDC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549A4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7901,0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10569,6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790,0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728,5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728,5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781,9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781,9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513,9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513,9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268,0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268,0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6229,7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8997,7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6195,7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8947,7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3668,9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3668,9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2843,3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5278,8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2B14">
            <w:pPr>
              <w:jc w:val="center"/>
            </w:pPr>
            <w:r>
              <w:t>2843,3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2B14">
            <w:pPr>
              <w:jc w:val="center"/>
            </w:pPr>
            <w:r w:rsidRPr="00A82664">
              <w:t>5278,8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</w:tr>
      <w:tr w:rsidR="00722E34" w:rsidRPr="00A82664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06B64">
            <w:pPr>
              <w:jc w:val="center"/>
            </w:pPr>
            <w: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06B64">
            <w:pPr>
              <w:jc w:val="center"/>
            </w:pPr>
            <w: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06B64">
            <w:pPr>
              <w:jc w:val="center"/>
            </w:pPr>
            <w:r>
              <w:t>408,3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408,3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408,3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150,1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150,1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258,2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0FA0">
            <w:pPr>
              <w:jc w:val="center"/>
            </w:pPr>
            <w:r>
              <w:t>258,2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>
              <w:t>1359,7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5752D">
            <w:pPr>
              <w:jc w:val="center"/>
            </w:pPr>
            <w:r>
              <w:t>1359,7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88627C">
            <w:pPr>
              <w:jc w:val="center"/>
            </w:pPr>
            <w:r w:rsidRPr="00C17F40">
              <w:t>1359,7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88627C">
            <w:pPr>
              <w:jc w:val="center"/>
            </w:pPr>
            <w:r w:rsidRPr="00C17F40">
              <w:t>1359,7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88627C">
            <w:pPr>
              <w:jc w:val="center"/>
            </w:pPr>
            <w:r w:rsidRPr="00C17F40">
              <w:t>1359,7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1518,6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73543" w:rsidRDefault="00722E34" w:rsidP="00861177">
            <w:pPr>
              <w:jc w:val="both"/>
            </w:pPr>
            <w:r w:rsidRPr="00C7354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5752D">
            <w:pPr>
              <w:jc w:val="center"/>
            </w:pPr>
            <w:r>
              <w:t>1791,5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73543" w:rsidRDefault="00722E34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>
              <w:t>1791,5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73543" w:rsidRDefault="00722E34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8A62C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8627C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8A62C3" w:rsidRDefault="00722E34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>
              <w:t>391,5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>
              <w:t>391,5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4177B5" w:rsidRDefault="00722E34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F17D9" w:rsidRDefault="00722E34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F17D9" w:rsidRDefault="00722E34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F17D9" w:rsidRDefault="00722E34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F17D9" w:rsidRDefault="00722E34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F17D9" w:rsidRDefault="00722E34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tabs>
                <w:tab w:val="left" w:pos="385"/>
                <w:tab w:val="center" w:pos="648"/>
              </w:tabs>
            </w:pPr>
            <w:r w:rsidRPr="00A82664">
              <w:tab/>
            </w:r>
            <w:r w:rsidRPr="00A82664">
              <w:tab/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900,0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600,0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300,0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30279,3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3E06">
            <w:pPr>
              <w:jc w:val="center"/>
            </w:pPr>
            <w:r w:rsidRPr="00A82664">
              <w:t>1,3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iCs/>
              </w:rPr>
            </w:pPr>
            <w:r w:rsidRPr="00A82664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3E06">
            <w:pPr>
              <w:jc w:val="center"/>
            </w:pPr>
            <w:r w:rsidRPr="00A82664">
              <w:t>48,7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48,7</w:t>
            </w:r>
          </w:p>
        </w:tc>
      </w:tr>
      <w:tr w:rsidR="00722E34" w:rsidRPr="00A82664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48,7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25106,1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25106,1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25106,1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25106,1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25106,1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6DF8">
            <w:pPr>
              <w:jc w:val="center"/>
            </w:pPr>
            <w:r w:rsidRPr="00A82664">
              <w:t>25106,1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4932,5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8A62C3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24B6C">
            <w:pPr>
              <w:jc w:val="center"/>
            </w:pPr>
            <w:r>
              <w:t>10295,6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8A62C3" w:rsidRDefault="00722E34" w:rsidP="00E157EB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8A62C3" w:rsidRDefault="00722E34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8A62C3" w:rsidRDefault="00722E34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8A62C3">
              <w:t>Основное мероприятие "Решение неотложных задач по приведению в нормативное состояние автомобильных дорог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85 0 04</w:t>
            </w:r>
            <w:r w:rsidRPr="00A82664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3766,3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8A62C3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A62C3">
            <w:pPr>
              <w:jc w:val="center"/>
            </w:pPr>
            <w:r w:rsidRPr="00A82664">
              <w:t>85 0 0</w:t>
            </w:r>
            <w:r>
              <w:t>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173842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8A62C3" w:rsidRDefault="00722E34" w:rsidP="008A62C3">
            <w:pPr>
              <w:jc w:val="center"/>
            </w:pPr>
            <w:r>
              <w:rPr>
                <w:lang w:val="en-US"/>
              </w:rPr>
              <w:t xml:space="preserve">85 0 </w:t>
            </w:r>
            <w:r>
              <w:t>04</w:t>
            </w:r>
            <w:r w:rsidRPr="00A82664">
              <w:rPr>
                <w:lang w:val="en-US"/>
              </w:rPr>
              <w:t xml:space="preserve"> S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E157EB">
            <w:pPr>
              <w:jc w:val="center"/>
            </w:pPr>
            <w:r>
              <w:t>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3519F">
            <w:pPr>
              <w:jc w:val="center"/>
            </w:pPr>
            <w:r w:rsidRPr="00E42456">
              <w:t>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3519F">
            <w:pPr>
              <w:jc w:val="center"/>
            </w:pPr>
            <w:r w:rsidRPr="00E42456">
              <w:t>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3519F">
            <w:pPr>
              <w:jc w:val="center"/>
            </w:pPr>
            <w:r w:rsidRPr="00E42456">
              <w:t>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3519F">
            <w:pPr>
              <w:jc w:val="center"/>
            </w:pPr>
            <w:r w:rsidRPr="00E42456">
              <w:t>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3519F">
            <w:pPr>
              <w:jc w:val="center"/>
            </w:pPr>
            <w:r w:rsidRPr="00E42456">
              <w:t>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70089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131C13">
            <w:pPr>
              <w:jc w:val="center"/>
            </w:pPr>
            <w:r>
              <w:t>46727,8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131C13">
            <w:pPr>
              <w:jc w:val="center"/>
            </w:pPr>
            <w:r>
              <w:t>38096,7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4B7E93">
            <w:r w:rsidRPr="00FA02F6">
              <w:t>Cофинансирование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2F6" w:rsidRDefault="00722E34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4B7E93">
            <w:r>
              <w:t>Cофинанс</w:t>
            </w:r>
            <w:r w:rsidRPr="00CF641C">
              <w:t xml:space="preserve">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>счет средств Пенсионного фонда Р</w:t>
            </w:r>
            <w:r w:rsidRPr="00CF641C">
              <w:t>осийской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22126F" w:rsidRDefault="00722E34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E157EB">
            <w:pPr>
              <w:jc w:val="center"/>
            </w:pPr>
            <w:r w:rsidRPr="00A82664">
              <w:t>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500,0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50006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rPr>
                <w:lang w:val="en-US"/>
              </w:rPr>
              <w:t>60</w:t>
            </w:r>
            <w:r w:rsidRPr="00A82664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600594">
            <w:pPr>
              <w:jc w:val="both"/>
            </w:pPr>
            <w:r w:rsidRPr="00CF641C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185500">
            <w:pPr>
              <w:jc w:val="center"/>
            </w:pPr>
            <w:r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600594">
            <w:pPr>
              <w:jc w:val="both"/>
            </w:pPr>
            <w:r w:rsidRPr="00CF641C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7F7A73" w:rsidRDefault="00722E34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F641C" w:rsidRDefault="00722E34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147D5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200,0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4195,3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85500">
            <w:pPr>
              <w:jc w:val="center"/>
            </w:pPr>
            <w:r w:rsidRPr="00A82664">
              <w:t>1620,0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2357,3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2628,4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571633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00</w:t>
            </w:r>
            <w:r>
              <w:t xml:space="preserve">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571633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57163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73A85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73A85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C73A85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-</w:t>
            </w:r>
          </w:p>
        </w:tc>
      </w:tr>
      <w:tr w:rsidR="00722E34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34" w:rsidRPr="00A82664" w:rsidRDefault="00722E34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1814,0</w:t>
            </w:r>
          </w:p>
        </w:tc>
      </w:tr>
      <w:tr w:rsidR="00722E34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34" w:rsidRPr="00A82664" w:rsidRDefault="00722E34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1814,0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45A02">
            <w:r w:rsidRPr="00A82664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1814,0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1782,0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1782,0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814,4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814,4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14,4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800,0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5050">
            <w:pPr>
              <w:jc w:val="both"/>
            </w:pPr>
            <w:r w:rsidRPr="00A82664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61,9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393BC7">
            <w:pPr>
              <w:jc w:val="both"/>
            </w:pPr>
            <w:r w:rsidRPr="00DD0A1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393BC7">
            <w:pPr>
              <w:jc w:val="both"/>
            </w:pPr>
            <w:r w:rsidRPr="00DD0A14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278879,6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275547,0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>
              <w:rPr>
                <w:bCs/>
              </w:rPr>
              <w:t>274515,2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>
              <w:rPr>
                <w:bCs/>
              </w:rPr>
              <w:t>82799,5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79979,2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  <w:rPr>
                <w:bCs/>
              </w:rPr>
            </w:pPr>
            <w:r>
              <w:rPr>
                <w:bCs/>
              </w:rPr>
              <w:t>4913,9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  <w:rPr>
                <w:bCs/>
              </w:rPr>
            </w:pPr>
            <w:r>
              <w:rPr>
                <w:bCs/>
              </w:rPr>
              <w:t>4913,9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  <w:rPr>
                <w:bCs/>
              </w:rPr>
            </w:pPr>
            <w:r>
              <w:rPr>
                <w:bCs/>
              </w:rPr>
              <w:t>4463,6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24A29">
            <w:pPr>
              <w:jc w:val="center"/>
            </w:pPr>
            <w:r>
              <w:rPr>
                <w:bCs/>
              </w:rPr>
              <w:t>4463,6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24A29">
            <w:pPr>
              <w:jc w:val="center"/>
            </w:pPr>
            <w:r>
              <w:rPr>
                <w:bCs/>
              </w:rPr>
              <w:t>4463,6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  <w:rPr>
                <w:bCs/>
              </w:rPr>
            </w:pPr>
            <w:r>
              <w:rPr>
                <w:bCs/>
              </w:rPr>
              <w:t>450,3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9313E">
            <w:pPr>
              <w:jc w:val="center"/>
            </w:pPr>
            <w:r>
              <w:rPr>
                <w:bCs/>
              </w:rPr>
              <w:t>450,3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9313E">
            <w:pPr>
              <w:jc w:val="center"/>
            </w:pPr>
            <w:r>
              <w:rPr>
                <w:bCs/>
              </w:rPr>
              <w:t>450,3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>
              <w:rPr>
                <w:bCs/>
              </w:rPr>
              <w:t>77885,6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79979,2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>
              <w:rPr>
                <w:bCs/>
              </w:rPr>
              <w:t>77885,6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79979,2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>
              <w:rPr>
                <w:bCs/>
              </w:rPr>
              <w:t>26981,5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25275,2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9C2436">
              <w:rPr>
                <w:bCs/>
              </w:rPr>
              <w:t>26981,5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25275,2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9C2436">
              <w:rPr>
                <w:bCs/>
              </w:rPr>
              <w:t>26981,5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</w:pPr>
            <w:r w:rsidRPr="00A82664">
              <w:t>25275,2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9C2436">
              <w:rPr>
                <w:bCs/>
              </w:rPr>
              <w:t>26981,5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25275,2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54704,0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>
              <w:rPr>
                <w:bCs/>
              </w:rPr>
              <w:t>179154,3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E4B07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C776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>
              <w:rPr>
                <w:bCs/>
              </w:rPr>
              <w:t>178931,1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>
              <w:rPr>
                <w:bCs/>
              </w:rPr>
              <w:t>178931,1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>
              <w:rPr>
                <w:bCs/>
              </w:rPr>
              <w:t>22079,1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7477E9">
              <w:rPr>
                <w:bCs/>
              </w:rPr>
              <w:t>22079,1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7477E9">
              <w:rPr>
                <w:bCs/>
              </w:rPr>
              <w:t>22079,1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7477E9">
              <w:rPr>
                <w:bCs/>
              </w:rPr>
              <w:t>22079,1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151292,3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164035,6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147698,5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147698,5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147698,5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DD0A14" w:rsidRDefault="00722E34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4177B5" w:rsidRDefault="00722E34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455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455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07F3E" w:rsidRDefault="00722E34" w:rsidP="00F95BB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455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4177B5" w:rsidRDefault="00722E34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4177B5" w:rsidRDefault="00722E34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F5326">
            <w:pPr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FF5326">
            <w:pPr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07F3E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1102,1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07F3E" w:rsidRDefault="00722E34" w:rsidP="002E4B11">
            <w:pPr>
              <w:jc w:val="center"/>
            </w:pPr>
            <w:r>
              <w:rPr>
                <w:bCs/>
              </w:rPr>
              <w:t>1155,8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1102,1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DB688C">
              <w:rPr>
                <w:bCs/>
              </w:rPr>
              <w:t>1155,8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1102,1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DB688C">
              <w:rPr>
                <w:bCs/>
              </w:rPr>
              <w:t>1155,8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1102,1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DB688C">
              <w:rPr>
                <w:bCs/>
              </w:rPr>
              <w:t>1155,8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1102,1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07F3E">
            <w:pPr>
              <w:jc w:val="center"/>
            </w:pPr>
            <w:r w:rsidRPr="00DB688C">
              <w:rPr>
                <w:bCs/>
              </w:rPr>
              <w:t>1155,8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1102,1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368,4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368,4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642,7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10126,0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4F0">
            <w:pPr>
              <w:jc w:val="center"/>
            </w:pPr>
            <w:r>
              <w:rPr>
                <w:bCs/>
              </w:rPr>
              <w:t>230,2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FA04F0">
            <w:pPr>
              <w:jc w:val="center"/>
            </w:pPr>
            <w:r>
              <w:rPr>
                <w:bCs/>
              </w:rPr>
              <w:t>230,2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34" w:rsidRPr="00A82664" w:rsidRDefault="00722E34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722E34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34" w:rsidRPr="00A82664" w:rsidRDefault="00722E34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4F0" w:rsidRDefault="00722E34" w:rsidP="00C73A85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4F0" w:rsidRDefault="00722E34" w:rsidP="00C73A85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2B4FB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4F0" w:rsidRDefault="00722E34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4F0" w:rsidRDefault="00722E34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C73A8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5404,2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4178,0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3926,1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4175,6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3926,1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3562,4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3562,4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609,0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609,0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4F0" w:rsidRDefault="00722E34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FA04F0" w:rsidRDefault="00722E34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1226,2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1253,8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1226,2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1253,8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1124,7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1124,7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100,2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100,2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2700,5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</w:pPr>
            <w:r>
              <w:t>2693,6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2633,3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1993,7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698,8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A207B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22E34" w:rsidRPr="00A82664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34" w:rsidRPr="00A82664" w:rsidRDefault="00722E34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22E34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34" w:rsidRPr="00A82664" w:rsidRDefault="00722E34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6867</w:t>
            </w:r>
            <w:r>
              <w:rPr>
                <w:b/>
                <w:bCs/>
              </w:rPr>
              <w:t>,</w:t>
            </w:r>
            <w:r w:rsidRPr="00A82664">
              <w:rPr>
                <w:b/>
                <w:bCs/>
                <w:lang w:val="en-US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</w:t>
            </w:r>
            <w:r>
              <w:t>,</w:t>
            </w:r>
            <w:r w:rsidRPr="00A82664">
              <w:rPr>
                <w:lang w:val="en-US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</w:t>
            </w:r>
            <w:r>
              <w:t>,</w:t>
            </w:r>
            <w:r w:rsidRPr="00A82664">
              <w:rPr>
                <w:lang w:val="en-US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722E34" w:rsidRPr="00A82664" w:rsidRDefault="00722E34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697,0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55,0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Default="00722E34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3404C" w:rsidRDefault="00722E34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93404C" w:rsidRDefault="00722E34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722E34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722E34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464508,0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A82664" w:rsidRDefault="00722E34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22E34" w:rsidRPr="00CB4D1A" w:rsidRDefault="00722E34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p w:rsidR="00722E34" w:rsidRDefault="00722E34"/>
    <w:sectPr w:rsidR="00722E34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25C1C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1F55AF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3FE3"/>
    <w:rsid w:val="002B4FB6"/>
    <w:rsid w:val="002B6BAE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737BD"/>
    <w:rsid w:val="0038542E"/>
    <w:rsid w:val="0038644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1DC6"/>
    <w:rsid w:val="00562393"/>
    <w:rsid w:val="0056781D"/>
    <w:rsid w:val="0057013A"/>
    <w:rsid w:val="00571633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24C74"/>
    <w:rsid w:val="00626E7B"/>
    <w:rsid w:val="00632AAE"/>
    <w:rsid w:val="0064298F"/>
    <w:rsid w:val="00642C35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2E34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477E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C11DE"/>
    <w:rsid w:val="007C1226"/>
    <w:rsid w:val="007C1826"/>
    <w:rsid w:val="007C18BD"/>
    <w:rsid w:val="007C1B07"/>
    <w:rsid w:val="007C24F5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2436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34F6"/>
    <w:rsid w:val="00C03F95"/>
    <w:rsid w:val="00C06998"/>
    <w:rsid w:val="00C17F40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3B09"/>
    <w:rsid w:val="00C644F8"/>
    <w:rsid w:val="00C667FC"/>
    <w:rsid w:val="00C704B5"/>
    <w:rsid w:val="00C71AEF"/>
    <w:rsid w:val="00C727A1"/>
    <w:rsid w:val="00C72BFC"/>
    <w:rsid w:val="00C73543"/>
    <w:rsid w:val="00C73A85"/>
    <w:rsid w:val="00C742D3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641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D1B"/>
    <w:rsid w:val="00D45599"/>
    <w:rsid w:val="00D55DA6"/>
    <w:rsid w:val="00D60E5F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B688C"/>
    <w:rsid w:val="00DC05EB"/>
    <w:rsid w:val="00DC0AD9"/>
    <w:rsid w:val="00DC1C4E"/>
    <w:rsid w:val="00DC216B"/>
    <w:rsid w:val="00DC27C2"/>
    <w:rsid w:val="00DC3190"/>
    <w:rsid w:val="00DC3E32"/>
    <w:rsid w:val="00DD0827"/>
    <w:rsid w:val="00DD0A14"/>
    <w:rsid w:val="00DD1B53"/>
    <w:rsid w:val="00DD31A0"/>
    <w:rsid w:val="00DD35B9"/>
    <w:rsid w:val="00DE02EE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2456"/>
    <w:rsid w:val="00E453BA"/>
    <w:rsid w:val="00E51868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47F0"/>
    <w:rsid w:val="00E85FA5"/>
    <w:rsid w:val="00E94DEC"/>
    <w:rsid w:val="00EA029E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9EB"/>
    <w:rsid w:val="00EE10B4"/>
    <w:rsid w:val="00EE5564"/>
    <w:rsid w:val="00EE5F03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39E7"/>
    <w:rsid w:val="00F24B6C"/>
    <w:rsid w:val="00F32D04"/>
    <w:rsid w:val="00F33F82"/>
    <w:rsid w:val="00F3519F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8221</TotalTime>
  <Pages>38</Pages>
  <Words>13927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260</cp:revision>
  <cp:lastPrinted>2019-02-21T10:41:00Z</cp:lastPrinted>
  <dcterms:created xsi:type="dcterms:W3CDTF">2017-11-02T11:45:00Z</dcterms:created>
  <dcterms:modified xsi:type="dcterms:W3CDTF">2019-11-01T10:24:00Z</dcterms:modified>
</cp:coreProperties>
</file>